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Stourbridge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Stourbridge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Stourbridge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Stourbridge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Stourbridge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Stourbridge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69.4% </w:t>
      </w:r>
      <w:r w:rsidRPr="004747BF">
        <w:rPr>
          <w:rFonts w:ascii="Libre Franklin Light" w:eastAsia="Times New Roman" w:hAnsi="Libre Franklin Light" w:cs="Calibri Light"/>
        </w:rPr>
        <w:t xml:space="preserve">of those respondents classified as PGSI 8+ in Stourbridge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Stourbridge is estimated to be </w:t>
      </w:r>
      <w:r w:rsidRPr="00773DF7">
        <w:rPr>
          <w:rFonts w:ascii="Libre Franklin Light" w:eastAsia="Times New Roman" w:hAnsi="Libre Franklin Light" w:cs="Calibri Light"/>
          <w:b/>
          <w:bCs/>
          <w:color w:val="C45911" w:themeColor="accent2" w:themeShade="BF"/>
        </w:rPr>
        <w:t xml:space="preserve">£1,959,957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Stourbridge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Stourbridge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Stourbridge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Stourbridge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ur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Stourbridge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ur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Stourbridge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Stourbridge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ur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Stourbridge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Stourbridge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Stourbridge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Stourbridge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Stourbridge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Stourbridge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£1,959,957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Stourbridge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£31,924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£660,216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£47,296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£1,182,832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£1,959,957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Stourbridge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Stourbridge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Stourbridge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Stourbridge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Stourbridge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Stourbridge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Stourbridge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Stourbridge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Stourbridge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Stourbridge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Stourbridge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Stourbridge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DA8C97C-2A05-4123-822B-68EDE52CB3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